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8D6" w:rsidRPr="002E086A" w:rsidRDefault="00D178D6" w:rsidP="00980963">
      <w:pPr>
        <w:tabs>
          <w:tab w:val="left" w:pos="2534"/>
        </w:tabs>
        <w:ind w:left="-284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СОВЕТ МАЯКСКОГО СЕЛЬСКОГО ПОСЕЛЕНИЯ </w:t>
      </w:r>
    </w:p>
    <w:p w:rsidR="00D178D6" w:rsidRDefault="00D178D6" w:rsidP="00980963">
      <w:pPr>
        <w:tabs>
          <w:tab w:val="left" w:pos="2534"/>
        </w:tabs>
        <w:ind w:left="-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ОТРАДНЕНСКОГО РАЙОНА</w:t>
      </w:r>
    </w:p>
    <w:p w:rsidR="00D178D6" w:rsidRDefault="00D178D6" w:rsidP="0098096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178D6" w:rsidRDefault="00D178D6" w:rsidP="0098096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ДВАДЦАТЬ ДЕВЯТАЯ </w:t>
      </w:r>
      <w:r w:rsidRPr="000B1B22">
        <w:rPr>
          <w:rFonts w:ascii="Times New Roman" w:hAnsi="Times New Roman"/>
          <w:b/>
          <w:sz w:val="28"/>
          <w:szCs w:val="28"/>
          <w:lang w:eastAsia="ru-RU"/>
        </w:rPr>
        <w:t>СЕССИЯ</w:t>
      </w:r>
    </w:p>
    <w:p w:rsidR="00D178D6" w:rsidRPr="002E086A" w:rsidRDefault="00D178D6" w:rsidP="0098096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E086A">
        <w:rPr>
          <w:rFonts w:ascii="Times New Roman" w:hAnsi="Times New Roman"/>
          <w:b/>
          <w:sz w:val="28"/>
          <w:szCs w:val="28"/>
          <w:lang w:eastAsia="ru-RU"/>
        </w:rPr>
        <w:t>(</w:t>
      </w:r>
      <w:r w:rsidRPr="002E086A">
        <w:rPr>
          <w:rFonts w:ascii="Times New Roman" w:hAnsi="Times New Roman"/>
          <w:b/>
          <w:sz w:val="28"/>
          <w:szCs w:val="28"/>
          <w:lang w:val="en-US" w:eastAsia="ru-RU"/>
        </w:rPr>
        <w:t>IV</w:t>
      </w:r>
      <w:r w:rsidRPr="002E086A">
        <w:rPr>
          <w:rFonts w:ascii="Times New Roman" w:hAnsi="Times New Roman"/>
          <w:b/>
          <w:sz w:val="28"/>
          <w:szCs w:val="28"/>
          <w:lang w:eastAsia="ru-RU"/>
        </w:rPr>
        <w:t xml:space="preserve"> СОЗЫВ)</w:t>
      </w:r>
    </w:p>
    <w:p w:rsidR="00D178D6" w:rsidRDefault="00D178D6" w:rsidP="0098096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178D6" w:rsidRPr="002E086A" w:rsidRDefault="00D178D6" w:rsidP="0098096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178D6" w:rsidRPr="001B3516" w:rsidRDefault="00D178D6" w:rsidP="0098096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мая 2026 года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№ 79</w:t>
      </w:r>
    </w:p>
    <w:p w:rsidR="00D178D6" w:rsidRDefault="00D178D6" w:rsidP="0098096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п.Маяк</w:t>
      </w:r>
    </w:p>
    <w:p w:rsidR="00D178D6" w:rsidRPr="001B3516" w:rsidRDefault="00D178D6" w:rsidP="00980963">
      <w:pPr>
        <w:jc w:val="center"/>
        <w:rPr>
          <w:rFonts w:ascii="Times New Roman" w:hAnsi="Times New Roman"/>
          <w:sz w:val="24"/>
          <w:szCs w:val="24"/>
        </w:rPr>
      </w:pPr>
    </w:p>
    <w:p w:rsidR="00D178D6" w:rsidRDefault="00D178D6" w:rsidP="00710C2B">
      <w:pPr>
        <w:keepNext/>
        <w:spacing w:line="348" w:lineRule="auto"/>
        <w:jc w:val="center"/>
        <w:outlineLvl w:val="0"/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>О внесении изменений в решение  Совета Маякского сельского</w:t>
      </w:r>
    </w:p>
    <w:p w:rsidR="00D178D6" w:rsidRDefault="00D178D6" w:rsidP="00710C2B">
      <w:pPr>
        <w:keepNext/>
        <w:spacing w:line="348" w:lineRule="auto"/>
        <w:jc w:val="center"/>
        <w:outlineLvl w:val="0"/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>поселения Отрадненского района от 26 ноября 2025 года № 49</w:t>
      </w:r>
    </w:p>
    <w:p w:rsidR="00D178D6" w:rsidRDefault="00D178D6" w:rsidP="00710C2B">
      <w:pPr>
        <w:keepNext/>
        <w:spacing w:line="348" w:lineRule="auto"/>
        <w:jc w:val="center"/>
        <w:outlineLvl w:val="0"/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 xml:space="preserve">«О бюджете Маякского сельского поселения Отрадненского района </w:t>
      </w:r>
    </w:p>
    <w:p w:rsidR="00D178D6" w:rsidRDefault="00D178D6" w:rsidP="00710C2B">
      <w:pPr>
        <w:keepNext/>
        <w:spacing w:line="348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>на 2026 год»</w:t>
      </w:r>
    </w:p>
    <w:p w:rsidR="00D178D6" w:rsidRDefault="00D178D6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Бюджетного Кодекса Российской Федерации, Закона Краснодарского края от 04 февраля 2002 года №437-КЗ «О бюджетном процессе в Краснодарском крае», Положением  «О бюджетном процессе в Маякском сельском поселении Отрадненского района», утвержденного решением Совета Маякского сельского поселения Отрадненского района от 24 марта 2022 года № 145.</w:t>
      </w:r>
    </w:p>
    <w:p w:rsidR="00D178D6" w:rsidRDefault="00D178D6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D178D6" w:rsidRDefault="00D178D6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Маякского сельского поселения Отрадненского района р е ш и 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78D6" w:rsidRDefault="00D178D6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решение Совета Маякского сельского поселения Отрадненского района от 26 ноября 2025 года № 49 «О бюджете Маякского сельского поселения Отрадненского района на 2026 год» следующие изменения:</w:t>
      </w:r>
    </w:p>
    <w:p w:rsidR="00D178D6" w:rsidRDefault="00D178D6" w:rsidP="0090489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1)  подпункты 1,2,3,4 пункта 1 статьи 1 изложить в новой редакции: </w:t>
      </w:r>
    </w:p>
    <w:p w:rsidR="00D178D6" w:rsidRDefault="00D178D6" w:rsidP="0090489A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общий объем доходов в сумме 37 171 083,20  рублей;</w:t>
      </w:r>
    </w:p>
    <w:p w:rsidR="00D178D6" w:rsidRDefault="00D178D6" w:rsidP="0090489A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общий объем расходов в сумме 37 527 023,78  рублей;</w:t>
      </w:r>
    </w:p>
    <w:p w:rsidR="00D178D6" w:rsidRDefault="00D178D6" w:rsidP="0090489A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 приложение № 1,2,3,4,5,6 к решению Совета Маякского сельского поселения Отрадненского района от 26 ноября 2025 года № 49 «О бюджете Маякского сельского поселения Отрадненского района на 2026 год» изложить в новой редакции согласно приложениям № 1,2,3,4,5,6 к настоящему решению (прилагается).</w:t>
      </w:r>
    </w:p>
    <w:p w:rsidR="00D178D6" w:rsidRDefault="00D178D6" w:rsidP="00904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2. Настоящее решение вступает в силу со дня его опубликования (обнародования).</w:t>
      </w:r>
    </w:p>
    <w:p w:rsidR="00D178D6" w:rsidRDefault="00D178D6" w:rsidP="00710C2B">
      <w:pPr>
        <w:rPr>
          <w:rFonts w:ascii="Times New Roman" w:hAnsi="Times New Roman"/>
          <w:sz w:val="28"/>
          <w:szCs w:val="28"/>
        </w:rPr>
      </w:pPr>
    </w:p>
    <w:p w:rsidR="00D178D6" w:rsidRDefault="00D178D6" w:rsidP="00710C2B">
      <w:pPr>
        <w:rPr>
          <w:rFonts w:ascii="Times New Roman" w:hAnsi="Times New Roman"/>
          <w:sz w:val="28"/>
          <w:szCs w:val="28"/>
        </w:rPr>
      </w:pPr>
    </w:p>
    <w:p w:rsidR="00D178D6" w:rsidRDefault="00D178D6" w:rsidP="00710C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Маякского сельского поселения</w:t>
      </w:r>
    </w:p>
    <w:p w:rsidR="00D178D6" w:rsidRDefault="00D178D6" w:rsidP="00710C2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Отрадненского района                                                                     А.М. Бардаков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sectPr w:rsidR="00D178D6" w:rsidSect="00C51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963"/>
    <w:rsid w:val="00081EB9"/>
    <w:rsid w:val="000864CC"/>
    <w:rsid w:val="000939F8"/>
    <w:rsid w:val="000B1B22"/>
    <w:rsid w:val="000F1815"/>
    <w:rsid w:val="0011570A"/>
    <w:rsid w:val="00140C3B"/>
    <w:rsid w:val="00165CDD"/>
    <w:rsid w:val="001A0941"/>
    <w:rsid w:val="001B2547"/>
    <w:rsid w:val="001B3516"/>
    <w:rsid w:val="001C5D18"/>
    <w:rsid w:val="001E2F9F"/>
    <w:rsid w:val="002746D8"/>
    <w:rsid w:val="00293674"/>
    <w:rsid w:val="002A2595"/>
    <w:rsid w:val="002E086A"/>
    <w:rsid w:val="003139E3"/>
    <w:rsid w:val="00363DBB"/>
    <w:rsid w:val="003705CA"/>
    <w:rsid w:val="00374BD8"/>
    <w:rsid w:val="00386B7D"/>
    <w:rsid w:val="00430FDF"/>
    <w:rsid w:val="0047305C"/>
    <w:rsid w:val="00494396"/>
    <w:rsid w:val="004A261F"/>
    <w:rsid w:val="004A2E34"/>
    <w:rsid w:val="004B56FE"/>
    <w:rsid w:val="004C7A09"/>
    <w:rsid w:val="004D029E"/>
    <w:rsid w:val="004F063F"/>
    <w:rsid w:val="00555B55"/>
    <w:rsid w:val="00566682"/>
    <w:rsid w:val="005A7A58"/>
    <w:rsid w:val="005E69AF"/>
    <w:rsid w:val="005F63CF"/>
    <w:rsid w:val="006364E3"/>
    <w:rsid w:val="00666686"/>
    <w:rsid w:val="00671543"/>
    <w:rsid w:val="006A34D9"/>
    <w:rsid w:val="006B5940"/>
    <w:rsid w:val="006D3F58"/>
    <w:rsid w:val="00710C2B"/>
    <w:rsid w:val="00711CB5"/>
    <w:rsid w:val="0071777D"/>
    <w:rsid w:val="00747848"/>
    <w:rsid w:val="00785157"/>
    <w:rsid w:val="007B25E3"/>
    <w:rsid w:val="007B585C"/>
    <w:rsid w:val="007C3810"/>
    <w:rsid w:val="007F19A9"/>
    <w:rsid w:val="00800552"/>
    <w:rsid w:val="00855CBF"/>
    <w:rsid w:val="008F6BC1"/>
    <w:rsid w:val="0090489A"/>
    <w:rsid w:val="00923464"/>
    <w:rsid w:val="0092713E"/>
    <w:rsid w:val="00941CB9"/>
    <w:rsid w:val="009642EF"/>
    <w:rsid w:val="00980963"/>
    <w:rsid w:val="009B3972"/>
    <w:rsid w:val="009D4BE2"/>
    <w:rsid w:val="00A323F8"/>
    <w:rsid w:val="00A32DE9"/>
    <w:rsid w:val="00A32EA2"/>
    <w:rsid w:val="00A47C5C"/>
    <w:rsid w:val="00A732D4"/>
    <w:rsid w:val="00AC76A6"/>
    <w:rsid w:val="00AE47CB"/>
    <w:rsid w:val="00B16967"/>
    <w:rsid w:val="00B4332F"/>
    <w:rsid w:val="00B570CB"/>
    <w:rsid w:val="00B77A94"/>
    <w:rsid w:val="00B847E8"/>
    <w:rsid w:val="00B85E4B"/>
    <w:rsid w:val="00B93347"/>
    <w:rsid w:val="00C51636"/>
    <w:rsid w:val="00C6601D"/>
    <w:rsid w:val="00C91113"/>
    <w:rsid w:val="00CE2CD2"/>
    <w:rsid w:val="00CF7CF0"/>
    <w:rsid w:val="00D178D6"/>
    <w:rsid w:val="00D5381A"/>
    <w:rsid w:val="00D56AA7"/>
    <w:rsid w:val="00D7566B"/>
    <w:rsid w:val="00DC16FE"/>
    <w:rsid w:val="00DC3DCB"/>
    <w:rsid w:val="00DF7C12"/>
    <w:rsid w:val="00E07963"/>
    <w:rsid w:val="00EC039E"/>
    <w:rsid w:val="00EC13C6"/>
    <w:rsid w:val="00EC37CC"/>
    <w:rsid w:val="00F05635"/>
    <w:rsid w:val="00FE384B"/>
    <w:rsid w:val="00FF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963"/>
    <w:pPr>
      <w:jc w:val="both"/>
    </w:pPr>
    <w:rPr>
      <w:rFonts w:ascii="Calibri" w:hAnsi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55B55"/>
    <w:pPr>
      <w:keepNext/>
      <w:suppressAutoHyphens/>
      <w:spacing w:before="240" w:after="60" w:line="276" w:lineRule="auto"/>
      <w:jc w:val="left"/>
      <w:outlineLvl w:val="1"/>
    </w:pPr>
    <w:rPr>
      <w:rFonts w:ascii="Cambria" w:eastAsia="Times New Roman" w:hAnsi="Cambria"/>
      <w:b/>
      <w:bCs/>
      <w:i/>
      <w:iCs/>
      <w:kern w:val="2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55B55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styleId="Hyperlink">
    <w:name w:val="Hyperlink"/>
    <w:basedOn w:val="DefaultParagraphFont"/>
    <w:uiPriority w:val="99"/>
    <w:semiHidden/>
    <w:rsid w:val="0098096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C3DCB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C6601D"/>
    <w:rPr>
      <w:rFonts w:cs="Times New Roman"/>
      <w:i/>
    </w:rPr>
  </w:style>
  <w:style w:type="paragraph" w:customStyle="1" w:styleId="s1">
    <w:name w:val="s_1"/>
    <w:basedOn w:val="Normal"/>
    <w:uiPriority w:val="99"/>
    <w:rsid w:val="00C6601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78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</TotalTime>
  <Pages>1</Pages>
  <Words>270</Words>
  <Characters>1545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2025-05-13T12:08:00Z</cp:lastPrinted>
  <dcterms:created xsi:type="dcterms:W3CDTF">2023-11-03T09:13:00Z</dcterms:created>
  <dcterms:modified xsi:type="dcterms:W3CDTF">2026-06-02T11:36:00Z</dcterms:modified>
</cp:coreProperties>
</file>